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0E64B" w14:textId="4EBBA894" w:rsidR="00FA7846" w:rsidRDefault="003A71A7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BADCOCK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03F1AEC" w14:textId="017ED0A4" w:rsidR="003A71A7" w:rsidRDefault="003A71A7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Rephall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 Husbandman.</w:t>
      </w:r>
    </w:p>
    <w:p w14:paraId="7916DAF2" w14:textId="7CDA7F08" w:rsidR="003A71A7" w:rsidRDefault="003A71A7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484AB8" w14:textId="21675594" w:rsidR="003A71A7" w:rsidRDefault="003A71A7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4AD55A" w14:textId="6C310B74" w:rsidR="003A71A7" w:rsidRDefault="003A71A7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 of all </w:t>
      </w:r>
      <w:r w:rsidR="00422A73">
        <w:rPr>
          <w:rFonts w:ascii="Times New Roman" w:hAnsi="Times New Roman" w:cs="Times New Roman"/>
          <w:sz w:val="24"/>
          <w:szCs w:val="24"/>
        </w:rPr>
        <w:t>offences committed by him before</w:t>
      </w:r>
    </w:p>
    <w:p w14:paraId="30914505" w14:textId="6B893300" w:rsidR="00422A73" w:rsidRDefault="00422A73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February.    (C.P.R. 1476-85 p.137)</w:t>
      </w:r>
    </w:p>
    <w:p w14:paraId="097684CF" w14:textId="22D1ABC7" w:rsidR="00422A73" w:rsidRDefault="00422A73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7BC12" w14:textId="03B6E306" w:rsidR="00422A73" w:rsidRDefault="00422A73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30008C" w14:textId="2A69D558" w:rsidR="00422A73" w:rsidRDefault="00422A73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392A5CDF" w14:textId="77777777" w:rsidR="00422A73" w:rsidRPr="003A71A7" w:rsidRDefault="00422A73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9E768" w14:textId="44B1EECC" w:rsidR="00FA7846" w:rsidRPr="00FA7846" w:rsidRDefault="00FA7846" w:rsidP="00FA78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3D363" w14:textId="05B08B92" w:rsidR="002C70F3" w:rsidRPr="002C70F3" w:rsidRDefault="002C70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C70F3" w:rsidRPr="002C70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0CE8" w14:textId="77777777" w:rsidR="002C70F3" w:rsidRDefault="002C70F3" w:rsidP="009139A6">
      <w:r>
        <w:separator/>
      </w:r>
    </w:p>
  </w:endnote>
  <w:endnote w:type="continuationSeparator" w:id="0">
    <w:p w14:paraId="24516B14" w14:textId="77777777" w:rsidR="002C70F3" w:rsidRDefault="002C70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AF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0A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4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2A1E" w14:textId="77777777" w:rsidR="002C70F3" w:rsidRDefault="002C70F3" w:rsidP="009139A6">
      <w:r>
        <w:separator/>
      </w:r>
    </w:p>
  </w:footnote>
  <w:footnote w:type="continuationSeparator" w:id="0">
    <w:p w14:paraId="68C4A86F" w14:textId="77777777" w:rsidR="002C70F3" w:rsidRDefault="002C70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A0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48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D8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0F3"/>
    <w:rsid w:val="00006D9F"/>
    <w:rsid w:val="000666E0"/>
    <w:rsid w:val="002510B7"/>
    <w:rsid w:val="002C70F3"/>
    <w:rsid w:val="003A71A7"/>
    <w:rsid w:val="00422A73"/>
    <w:rsid w:val="005C130B"/>
    <w:rsid w:val="00826F5C"/>
    <w:rsid w:val="009139A6"/>
    <w:rsid w:val="009448BB"/>
    <w:rsid w:val="00A3176C"/>
    <w:rsid w:val="00AE65F8"/>
    <w:rsid w:val="00BA00AB"/>
    <w:rsid w:val="00CB4ED9"/>
    <w:rsid w:val="00D636A6"/>
    <w:rsid w:val="00EB3209"/>
    <w:rsid w:val="00F5287F"/>
    <w:rsid w:val="00FA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01BA5"/>
  <w15:chartTrackingRefBased/>
  <w15:docId w15:val="{F90F23AF-F252-49F0-8993-95351423D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45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2021-05-04T19:11:00Z</dcterms:created>
  <dcterms:modified xsi:type="dcterms:W3CDTF">2021-05-04T20:04:00Z</dcterms:modified>
</cp:coreProperties>
</file>